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347CE" w14:textId="256E4CF3" w:rsidR="00BA00A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PLUMTRE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d.1508)</w:t>
      </w:r>
    </w:p>
    <w:p w14:paraId="138AD747" w14:textId="664C0CF5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0E99F8C3" w14:textId="43E8F794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EBF15" w14:textId="42A56C0F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2F56B6" w14:textId="4A854EC9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May1508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p.130)</w:t>
      </w:r>
    </w:p>
    <w:p w14:paraId="772C5839" w14:textId="4E4E90C0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714047C" w14:textId="15FCCE6F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83372" w14:textId="6A2A5BF3" w:rsid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167AAD" w14:textId="4DE72211" w:rsidR="00031FBB" w:rsidRPr="00031FBB" w:rsidRDefault="00031FB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2021</w:t>
      </w:r>
    </w:p>
    <w:sectPr w:rsidR="00031FBB" w:rsidRPr="00031F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05DF9" w14:textId="77777777" w:rsidR="00031FBB" w:rsidRDefault="00031FBB" w:rsidP="009139A6">
      <w:r>
        <w:separator/>
      </w:r>
    </w:p>
  </w:endnote>
  <w:endnote w:type="continuationSeparator" w:id="0">
    <w:p w14:paraId="76123CF1" w14:textId="77777777" w:rsidR="00031FBB" w:rsidRDefault="00031F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016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04D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7A7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687F3" w14:textId="77777777" w:rsidR="00031FBB" w:rsidRDefault="00031FBB" w:rsidP="009139A6">
      <w:r>
        <w:separator/>
      </w:r>
    </w:p>
  </w:footnote>
  <w:footnote w:type="continuationSeparator" w:id="0">
    <w:p w14:paraId="2F093C7A" w14:textId="77777777" w:rsidR="00031FBB" w:rsidRDefault="00031F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776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25F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590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BB"/>
    <w:rsid w:val="00031FBB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43BEA"/>
  <w15:chartTrackingRefBased/>
  <w15:docId w15:val="{80757E92-1DFA-4F0D-B07C-43EC20DF0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2021-03-23T11:47:00Z</dcterms:created>
  <dcterms:modified xsi:type="dcterms:W3CDTF">2021-03-23T11:50:00Z</dcterms:modified>
</cp:coreProperties>
</file>